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617" w:rsidRDefault="00124617"/>
    <w:p w:rsidR="00124617" w:rsidRDefault="00124617" w:rsidP="00492E7C">
      <w:pPr>
        <w:spacing w:before="0"/>
      </w:pPr>
    </w:p>
    <w:p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:rsidR="00FB2898" w:rsidRDefault="00FB2898" w:rsidP="00FB28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KLASA: 900-06/21-02/0002</w:t>
      </w:r>
    </w:p>
    <w:p w:rsidR="00FB2898" w:rsidRDefault="00FB2898" w:rsidP="00FB28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URBROJ: 2181-198-01-01-21-0005</w:t>
      </w:r>
      <w:bookmarkStart w:id="0" w:name="_GoBack"/>
      <w:bookmarkEnd w:id="0"/>
    </w:p>
    <w:p w:rsidR="00DA16AD" w:rsidRPr="0000615E" w:rsidRDefault="00B47DCA" w:rsidP="00DA16A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Split, </w:t>
      </w:r>
      <w:r w:rsidR="00DA16AD" w:rsidRPr="0000615E">
        <w:rPr>
          <w:rFonts w:asciiTheme="minorHAnsi" w:hAnsiTheme="minorHAnsi" w:cstheme="minorHAnsi"/>
          <w:sz w:val="22"/>
          <w:szCs w:val="22"/>
        </w:rPr>
        <w:t>2.</w:t>
      </w:r>
      <w:r w:rsidR="00423EA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lipnja 2021.</w:t>
      </w:r>
    </w:p>
    <w:p w:rsidR="00DA16AD" w:rsidRDefault="00DA16AD" w:rsidP="00DC515A">
      <w:pPr>
        <w:spacing w:before="480" w:after="360"/>
        <w:ind w:left="1247" w:hanging="1247"/>
        <w:rPr>
          <w:rFonts w:asciiTheme="minorHAnsi" w:hAnsiTheme="minorHAnsi" w:cstheme="minorHAnsi"/>
          <w:b/>
          <w:bCs/>
        </w:rPr>
      </w:pPr>
    </w:p>
    <w:p w:rsidR="00156949" w:rsidRDefault="00050E94" w:rsidP="00DA16AD">
      <w:pPr>
        <w:spacing w:before="480" w:after="3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 xml:space="preserve">PREDMET: </w:t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4A5E" w:rsidRPr="00FC21C2" w:rsidRDefault="00190DF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Medicina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Pr="00FC21C2" w:rsidRDefault="00190DF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190DF0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190DF0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:rsidTr="00294A5E">
        <w:tc>
          <w:tcPr>
            <w:tcW w:w="9286" w:type="dxa"/>
            <w:gridSpan w:val="2"/>
            <w:shd w:val="clear" w:color="auto" w:fill="CCECFF"/>
          </w:tcPr>
          <w:p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:rsidR="00C21A1E" w:rsidRPr="001B2804" w:rsidRDefault="00401DD4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190DF0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:rsidR="00C21A1E" w:rsidRPr="001B2804" w:rsidRDefault="00401DD4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190DF0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DD4" w:rsidRDefault="00401DD4">
      <w:r>
        <w:separator/>
      </w:r>
    </w:p>
  </w:endnote>
  <w:endnote w:type="continuationSeparator" w:id="0">
    <w:p w:rsidR="00401DD4" w:rsidRDefault="0040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78E" w:rsidRDefault="003217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DD4" w:rsidRDefault="00401DD4">
      <w:r>
        <w:separator/>
      </w:r>
    </w:p>
  </w:footnote>
  <w:footnote w:type="continuationSeparator" w:id="0">
    <w:p w:rsidR="00401DD4" w:rsidRDefault="00401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78E" w:rsidRDefault="003217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74E94510" wp14:editId="340B5BAB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32C8757B" wp14:editId="4F4FB8A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1E"/>
    <w:rsid w:val="000060F2"/>
    <w:rsid w:val="000507E9"/>
    <w:rsid w:val="00050E94"/>
    <w:rsid w:val="0005246D"/>
    <w:rsid w:val="00060F62"/>
    <w:rsid w:val="00072B32"/>
    <w:rsid w:val="00075E77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0DF0"/>
    <w:rsid w:val="00196054"/>
    <w:rsid w:val="001B2804"/>
    <w:rsid w:val="001B6633"/>
    <w:rsid w:val="001E4E9F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63384"/>
    <w:rsid w:val="0037119E"/>
    <w:rsid w:val="00386CA8"/>
    <w:rsid w:val="003B5AAB"/>
    <w:rsid w:val="003C23E2"/>
    <w:rsid w:val="003C506C"/>
    <w:rsid w:val="003D0EF5"/>
    <w:rsid w:val="00401DD4"/>
    <w:rsid w:val="00404B14"/>
    <w:rsid w:val="004075F7"/>
    <w:rsid w:val="004116B5"/>
    <w:rsid w:val="00421EF4"/>
    <w:rsid w:val="00423EAD"/>
    <w:rsid w:val="0045008F"/>
    <w:rsid w:val="0047495E"/>
    <w:rsid w:val="00492E7C"/>
    <w:rsid w:val="0049572F"/>
    <w:rsid w:val="004A6E16"/>
    <w:rsid w:val="004C7CD0"/>
    <w:rsid w:val="004D0D72"/>
    <w:rsid w:val="0050504C"/>
    <w:rsid w:val="00557CCD"/>
    <w:rsid w:val="0058273B"/>
    <w:rsid w:val="005A1CFE"/>
    <w:rsid w:val="005D3C1F"/>
    <w:rsid w:val="005E0878"/>
    <w:rsid w:val="005E6A14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B247C9"/>
    <w:rsid w:val="00B329AC"/>
    <w:rsid w:val="00B47DCA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A16AD"/>
    <w:rsid w:val="00DC515A"/>
    <w:rsid w:val="00DC6671"/>
    <w:rsid w:val="00DC7A39"/>
    <w:rsid w:val="00DD66F3"/>
    <w:rsid w:val="00DE7458"/>
    <w:rsid w:val="00DF289F"/>
    <w:rsid w:val="00E047F2"/>
    <w:rsid w:val="00E06A0A"/>
    <w:rsid w:val="00E26220"/>
    <w:rsid w:val="00E34765"/>
    <w:rsid w:val="00E3693D"/>
    <w:rsid w:val="00E62865"/>
    <w:rsid w:val="00E8463D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B2898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0F15B19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3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B1B2-603C-4ADC-829D-7456F8E0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Doopis_rektor_hr.dotx</Template>
  <TotalTime>6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775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Željka Marelja</cp:lastModifiedBy>
  <cp:revision>9</cp:revision>
  <cp:lastPrinted>2012-04-19T08:07:00Z</cp:lastPrinted>
  <dcterms:created xsi:type="dcterms:W3CDTF">2019-05-30T07:15:00Z</dcterms:created>
  <dcterms:modified xsi:type="dcterms:W3CDTF">2021-06-02T12:21:00Z</dcterms:modified>
</cp:coreProperties>
</file>